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940A8B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4820C0C0" w:rsidR="006F7F91" w:rsidRPr="005425EF" w:rsidRDefault="00BE7813" w:rsidP="006F7F91">
      <w:pPr>
        <w:ind w:left="360"/>
        <w:rPr>
          <w:rFonts w:asciiTheme="minorHAnsi" w:hAnsiTheme="minorHAnsi"/>
          <w:szCs w:val="20"/>
        </w:rPr>
      </w:pPr>
      <w:r w:rsidRPr="00BE7813">
        <w:rPr>
          <w:rStyle w:val="Hervorhebung"/>
          <w:color w:val="9BBB59"/>
        </w:rPr>
        <w:t>DM01AV_ZG_V24_01_02LV95.ili</w:t>
      </w:r>
      <w:r w:rsidR="006F7F91" w:rsidRPr="005425EF">
        <w:rPr>
          <w:rFonts w:asciiTheme="minorHAnsi" w:hAnsiTheme="minorHAnsi"/>
          <w:szCs w:val="20"/>
        </w:rPr>
        <w:tab/>
      </w:r>
      <w:r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 w:rsidRPr="00BE7813">
        <w:rPr>
          <w:rFonts w:asciiTheme="minorHAnsi" w:hAnsiTheme="minorHAnsi"/>
          <w:szCs w:val="20"/>
        </w:rPr>
        <w:t>DM01AV_ZG_V24_01_02LV95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7C50AD55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01D8FC38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2D021845" w:rsidR="006F7F91" w:rsidRPr="005425EF" w:rsidRDefault="00BE7813" w:rsidP="006F7F91">
      <w:pPr>
        <w:ind w:left="360"/>
        <w:rPr>
          <w:rFonts w:asciiTheme="minorHAnsi" w:hAnsiTheme="minorHAnsi"/>
          <w:szCs w:val="20"/>
        </w:rPr>
      </w:pPr>
      <w:r w:rsidRPr="00BE7813">
        <w:rPr>
          <w:rStyle w:val="Hervorhebung"/>
          <w:color w:val="9BBB59"/>
        </w:rPr>
        <w:t>Register_DM01AV_ZG_V24_01_02LV95_V2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6F7F91" w:rsidRPr="005425EF">
        <w:rPr>
          <w:rFonts w:asciiTheme="minorHAnsi" w:hAnsiTheme="minorHAnsi"/>
          <w:szCs w:val="20"/>
        </w:rPr>
        <w:t>INTERLIS1.</w:t>
      </w:r>
      <w:r w:rsidRPr="00BE7813">
        <w:t xml:space="preserve"> </w:t>
      </w:r>
      <w:r w:rsidRPr="00BE7813">
        <w:rPr>
          <w:rFonts w:asciiTheme="minorHAnsi" w:hAnsiTheme="minorHAnsi"/>
          <w:szCs w:val="20"/>
        </w:rPr>
        <w:t xml:space="preserve">Register_DM01AV_ZG_V24_01_02LV95_V2 </w:t>
      </w:r>
      <w:r w:rsidR="006F7F91" w:rsidRPr="005425EF">
        <w:rPr>
          <w:rFonts w:asciiTheme="minorHAnsi" w:hAnsiTheme="minorHAnsi"/>
          <w:szCs w:val="20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77777777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SysDaten_AV_DM01AV_ZG_V24_01_02LV95.TXT</w:t>
      </w:r>
    </w:p>
    <w:p w14:paraId="268D6B64" w14:textId="77777777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SysDaten_BBArt_DM01AV_ZG_V24_01_02LV95.TXT</w:t>
      </w:r>
    </w:p>
    <w:p w14:paraId="222D3A17" w14:textId="49E46CC2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SysDaten_EOArt_DM01AV_ZG_V24_01_02LV95.TXT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77777777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MutVerweise_DM01AV_ZG_V24_01_02LV95.gni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7772556C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Pnt_DM01AV_ZG_V24_01_02LV95.gni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4961B3D3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Txt2_DM01AV_ZG_V24_01_02LV95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359F7D57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Sym_DM01AV_ZG_V24_01_02LV95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5D5E110D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Mut_DM01AV_ZG_V24_01_02LV95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31E63E08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E7813">
        <w:rPr>
          <w:rStyle w:val="Hervorhebung"/>
          <w:color w:val="9BBB59"/>
        </w:rPr>
        <w:t>ArtCode_DM01AV_ZG_V24_01_02LV95</w:t>
      </w:r>
      <w:r w:rsidR="006F7F91" w:rsidRPr="002942BB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12D9A81D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PunkteEinAusrechnen_DM01AV_ZG_V24_01_02LV95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1BB2DDC8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KantenMitziehen_DM01AV_ZG_V24_01_02LV95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49CC7ADC" w14:textId="77777777" w:rsidR="005E3B48" w:rsidRPr="00FC5C7E" w:rsidRDefault="005E3B48" w:rsidP="005E3B48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439011E0" w14:textId="77777777" w:rsidR="005E3B48" w:rsidRPr="005E3B48" w:rsidRDefault="005E3B48" w:rsidP="005E3B48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5E3B48">
        <w:rPr>
          <w:rFonts w:asciiTheme="minorHAnsi" w:hAnsiTheme="minorHAnsi"/>
          <w:szCs w:val="20"/>
        </w:rPr>
        <w:t xml:space="preserve">GEOS Pro &gt; GRIVIS GEOS &gt; Optionen &gt; Masken Einstellungen &gt; Exportieren...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  <w:bookmarkStart w:id="4" w:name="_GoBack"/>
      <w:bookmarkEnd w:id="4"/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736D1C81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Abf_AV_DM01AV_ZG_V24_01_02LV95.txt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59B0BC32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Abf_AV_DM01AV_ZG_V24_01_02LV95</w:t>
      </w:r>
      <w:r w:rsidRPr="002942BB">
        <w:rPr>
          <w:rStyle w:val="Hervorhebung"/>
          <w:color w:val="9BBB59"/>
        </w:rPr>
        <w:t>.txt</w:t>
      </w:r>
    </w:p>
    <w:p w14:paraId="56CD92AC" w14:textId="370D4053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Leg_PfdGB_DM01AV_ZG_V24_01_02LV95</w:t>
      </w:r>
      <w:r w:rsidRPr="002942BB">
        <w:rPr>
          <w:rStyle w:val="Hervorhebung"/>
          <w:color w:val="9BBB59"/>
        </w:rPr>
        <w:t xml:space="preserve">.txt </w:t>
      </w:r>
    </w:p>
    <w:p w14:paraId="2780BC4F" w14:textId="114DE094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BE7813" w:rsidRPr="00BE7813">
        <w:rPr>
          <w:rStyle w:val="Hervorhebung"/>
          <w:color w:val="9BBB59"/>
        </w:rPr>
        <w:t>DM01AV_ZG_V24_01_02LV95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3567D" w14:textId="77777777" w:rsidR="00940A8B" w:rsidRDefault="00940A8B" w:rsidP="00254025">
      <w:pPr>
        <w:spacing w:after="0"/>
      </w:pPr>
      <w:r>
        <w:separator/>
      </w:r>
    </w:p>
  </w:endnote>
  <w:endnote w:type="continuationSeparator" w:id="0">
    <w:p w14:paraId="42B8631F" w14:textId="77777777" w:rsidR="00940A8B" w:rsidRDefault="00940A8B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7BBB653B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5E3B48">
            <w:rPr>
              <w:noProof/>
            </w:rPr>
            <w:t>20.03.2020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0755B" w14:textId="77777777" w:rsidR="00940A8B" w:rsidRDefault="00940A8B" w:rsidP="00254025">
      <w:pPr>
        <w:spacing w:after="0"/>
      </w:pPr>
      <w:r>
        <w:separator/>
      </w:r>
    </w:p>
  </w:footnote>
  <w:footnote w:type="continuationSeparator" w:id="0">
    <w:p w14:paraId="59D4779A" w14:textId="77777777" w:rsidR="00940A8B" w:rsidRDefault="00940A8B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3B48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0A8B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C34B5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D6C85"/>
    <w:rsid w:val="00B23237"/>
    <w:rsid w:val="00BF6CA2"/>
    <w:rsid w:val="00C21FC6"/>
    <w:rsid w:val="00C433D4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789E89-A438-4F8C-AAC0-4650ED671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897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107</cp:revision>
  <cp:lastPrinted>2018-04-11T14:56:00Z</cp:lastPrinted>
  <dcterms:created xsi:type="dcterms:W3CDTF">2018-04-11T14:54:00Z</dcterms:created>
  <dcterms:modified xsi:type="dcterms:W3CDTF">2020-03-20T08:21:00Z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